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26_077_001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von Waldbrandkleidung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Waldbrandkleidung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